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D65" w:rsidRDefault="009F1D65" w:rsidP="009F1D65">
      <w:pPr>
        <w:jc w:val="center"/>
        <w:rPr>
          <w:b/>
          <w:sz w:val="32"/>
          <w:szCs w:val="32"/>
          <w:u w:val="single"/>
        </w:rPr>
      </w:pPr>
      <w:r w:rsidRPr="00781D84">
        <w:rPr>
          <w:b/>
          <w:sz w:val="32"/>
          <w:szCs w:val="32"/>
          <w:u w:val="single"/>
        </w:rPr>
        <w:t xml:space="preserve">Opinion </w:t>
      </w:r>
      <w:r>
        <w:rPr>
          <w:b/>
          <w:sz w:val="32"/>
          <w:szCs w:val="32"/>
          <w:u w:val="single"/>
        </w:rPr>
        <w:t>Writers</w:t>
      </w:r>
    </w:p>
    <w:p w:rsidR="009F1D65" w:rsidRDefault="009F1D65" w:rsidP="009F1D65">
      <w:pPr>
        <w:jc w:val="center"/>
        <w:rPr>
          <w:b/>
          <w:sz w:val="32"/>
          <w:szCs w:val="3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9F1D65" w:rsidTr="00B0772D">
        <w:trPr>
          <w:trHeight w:val="7995"/>
        </w:trPr>
        <w:tc>
          <w:tcPr>
            <w:tcW w:w="7411" w:type="dxa"/>
          </w:tcPr>
          <w:p w:rsidR="009F1D65" w:rsidRDefault="009F1D65" w:rsidP="00B0772D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Opinion Writer 1</w:t>
            </w:r>
          </w:p>
        </w:tc>
        <w:tc>
          <w:tcPr>
            <w:tcW w:w="7412" w:type="dxa"/>
          </w:tcPr>
          <w:p w:rsidR="009F1D65" w:rsidRDefault="009F1D65" w:rsidP="00B0772D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Opinion Writer 2</w:t>
            </w:r>
          </w:p>
        </w:tc>
      </w:tr>
    </w:tbl>
    <w:p w:rsidR="00F75656" w:rsidRDefault="00F75656">
      <w:bookmarkStart w:id="0" w:name="_GoBack"/>
      <w:bookmarkEnd w:id="0"/>
    </w:p>
    <w:sectPr w:rsidR="00F75656" w:rsidSect="009F1D6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65"/>
    <w:rsid w:val="009F1D65"/>
    <w:rsid w:val="00F7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E20C5"/>
  <w15:chartTrackingRefBased/>
  <w15:docId w15:val="{1FD134FA-9C9A-48A5-8CFB-4D466F787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D6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1D6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AD02C329</Template>
  <TotalTime>10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Shanon Hurdman</dc:creator>
  <cp:keywords/>
  <dc:description/>
  <cp:lastModifiedBy>Shanon Hurdman</cp:lastModifiedBy>
  <cp:revision>1</cp:revision>
  <dcterms:created xsi:type="dcterms:W3CDTF">2020-06-17T12:46:00Z</dcterms:created>
  <dcterms:modified xsi:type="dcterms:W3CDTF">2020-06-17T12:56:00Z</dcterms:modified>
</cp:coreProperties>
</file>